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04055A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0B187E">
              <w:rPr>
                <w:b/>
                <w:color w:val="0000FF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</w:t>
            </w:r>
            <w:r w:rsidR="000B187E">
              <w:rPr>
                <w:b/>
                <w:color w:val="0000FF"/>
              </w:rPr>
              <w:t>D’</w:t>
            </w:r>
            <w:r w:rsidR="000B187E" w:rsidRPr="000B187E">
              <w:rPr>
                <w:b/>
                <w:color w:val="0000FF"/>
              </w:rPr>
              <w:t>ARTICLES D’ENTRETIEN ET D’AMENAGEMENT DES ESPACES VERTS</w:t>
            </w:r>
            <w:r w:rsidR="000B187E">
              <w:rPr>
                <w:b/>
                <w:color w:val="0000FF"/>
              </w:rPr>
              <w:t xml:space="preserve"> </w:t>
            </w:r>
            <w:r w:rsidRPr="00D6560A">
              <w:rPr>
                <w:b/>
                <w:color w:val="0000FF"/>
              </w:rPr>
              <w:t>: SITES DE METZ/SARREBOURG ET RAON/COLMAR</w:t>
            </w:r>
          </w:p>
        </w:tc>
      </w:tr>
    </w:tbl>
    <w:p w:rsidR="00DE1758" w:rsidRDefault="00E4613C" w:rsidP="0004055A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405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405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405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405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405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405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405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405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Pr="00BD255E" w:rsidRDefault="00DE1758" w:rsidP="00B43415">
      <w:pPr>
        <w:pStyle w:val="Normal1"/>
        <w:rPr>
          <w:color w:val="auto"/>
        </w:rPr>
      </w:pPr>
    </w:p>
    <w:p w:rsidR="0004055A" w:rsidRDefault="0004055A" w:rsidP="0004055A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04055A" w:rsidRDefault="0004055A" w:rsidP="0004055A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04055A" w:rsidRDefault="0004055A" w:rsidP="0004055A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04055A" w:rsidRPr="00B12756" w:rsidRDefault="0004055A" w:rsidP="0004055A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 xml:space="preserve">400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04055A" w:rsidRPr="00B12756" w:rsidRDefault="0004055A" w:rsidP="0004055A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04055A">
      <w:pPr>
        <w:pStyle w:val="Titre2"/>
      </w:pPr>
      <w:r>
        <w:t xml:space="preserve"> </w:t>
      </w:r>
      <w:bookmarkStart w:id="13" w:name="_Toc153336862"/>
      <w:r>
        <w:t xml:space="preserve">Caractéristiques des </w:t>
      </w:r>
      <w:bookmarkStart w:id="14" w:name="_GoBack"/>
      <w:bookmarkEnd w:id="14"/>
      <w:r>
        <w:t>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5" w:name="_Hlk223688942"/>
      <w:r w:rsidRPr="00BD255E">
        <w:rPr>
          <w:color w:val="000000"/>
        </w:rPr>
        <w:t>du marché</w:t>
      </w:r>
      <w:bookmarkEnd w:id="15"/>
      <w:r w:rsidRPr="00BD255E">
        <w:rPr>
          <w:color w:val="000000"/>
        </w:rPr>
        <w:t>.</w:t>
      </w:r>
    </w:p>
    <w:p w:rsidR="00DE1758" w:rsidRDefault="00E4613C" w:rsidP="0004055A">
      <w:pPr>
        <w:pStyle w:val="StyleTitre1ToutenmajusculeGaucheAvant12pt"/>
      </w:pPr>
      <w:bookmarkStart w:id="16" w:name="_Toc153336867"/>
      <w:r>
        <w:t>Règlement des prestations</w:t>
      </w:r>
      <w:bookmarkEnd w:id="16"/>
    </w:p>
    <w:p w:rsidR="00DE1758" w:rsidRPr="008F7E9E" w:rsidRDefault="00E4613C" w:rsidP="0004055A">
      <w:pPr>
        <w:pStyle w:val="Titre2"/>
      </w:pPr>
      <w:bookmarkStart w:id="17" w:name="_Toc153336868"/>
      <w:r w:rsidRPr="008F7E9E">
        <w:t xml:space="preserve"> Avance</w:t>
      </w:r>
      <w:bookmarkEnd w:id="17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/>
    <w:p w:rsidR="00BF202C" w:rsidRDefault="00BF202C" w:rsidP="008F7E9E"/>
    <w:p w:rsidR="00BF202C" w:rsidRDefault="00BF202C" w:rsidP="008F7E9E"/>
    <w:p w:rsidR="00BF202C" w:rsidRDefault="00BF202C" w:rsidP="008F7E9E"/>
    <w:p w:rsidR="00BF202C" w:rsidRDefault="00BF202C" w:rsidP="008F7E9E"/>
    <w:p w:rsidR="00BF202C" w:rsidRDefault="00BF202C" w:rsidP="008F7E9E"/>
    <w:p w:rsidR="00DE1758" w:rsidRDefault="00E4613C" w:rsidP="0004055A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4055A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4055A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04055A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04055A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04055A">
      <w:pPr>
        <w:pStyle w:val="StyleTitre1ToutenmajusculeGaucheAvant12pt"/>
      </w:pPr>
      <w:r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4055A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F4C0EE52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4055A"/>
    <w:rsid w:val="000527DD"/>
    <w:rsid w:val="00063CCA"/>
    <w:rsid w:val="00066E05"/>
    <w:rsid w:val="000A1983"/>
    <w:rsid w:val="000B187E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CACCE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04055A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04055A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04055A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E468F-1527-41E6-BC8A-0F18BF2DC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52</TotalTime>
  <Pages>6</Pages>
  <Words>1307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8482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4</cp:revision>
  <cp:lastPrinted>2013-12-18T08:36:00Z</cp:lastPrinted>
  <dcterms:created xsi:type="dcterms:W3CDTF">2026-03-06T10:10:00Z</dcterms:created>
  <dcterms:modified xsi:type="dcterms:W3CDTF">2026-03-24T11:41:00Z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